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55A6D35F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106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5D0E3E">
        <w:rPr>
          <w:rFonts w:ascii="Arial" w:hAnsi="Arial" w:cs="Arial"/>
          <w:b/>
        </w:rPr>
        <w:t>1186</w:t>
      </w:r>
    </w:p>
    <w:p w14:paraId="3D8E4CC6" w14:textId="53715578" w:rsidR="003948C7" w:rsidRPr="00CF68B7" w:rsidRDefault="002802C4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Jeju, Korea</w:t>
      </w:r>
      <w:r w:rsidR="00702A51">
        <w:rPr>
          <w:rFonts w:ascii="Arial" w:hAnsi="Arial" w:cs="Arial"/>
          <w:b/>
        </w:rPr>
        <w:t>,</w:t>
      </w:r>
      <w:r w:rsidR="00702A51" w:rsidRPr="00702A51">
        <w:rPr>
          <w:rFonts w:ascii="Arial" w:hAnsi="Arial" w:cs="Arial"/>
          <w:b/>
        </w:rPr>
        <w:t xml:space="preserve"> 2</w:t>
      </w:r>
      <w:r w:rsidR="00933949">
        <w:rPr>
          <w:rFonts w:ascii="Arial" w:hAnsi="Arial" w:cs="Arial"/>
          <w:b/>
        </w:rPr>
        <w:t>7</w:t>
      </w:r>
      <w:r w:rsidR="00702A51" w:rsidRPr="00702A51">
        <w:rPr>
          <w:rFonts w:ascii="Arial" w:hAnsi="Arial" w:cs="Arial"/>
          <w:b/>
        </w:rPr>
        <w:t xml:space="preserve"> - </w:t>
      </w:r>
      <w:r w:rsidR="00933949">
        <w:rPr>
          <w:rFonts w:ascii="Arial" w:hAnsi="Arial" w:cs="Arial"/>
          <w:b/>
        </w:rPr>
        <w:t>31</w:t>
      </w:r>
      <w:r w:rsidR="00702A51" w:rsidRPr="00702A51">
        <w:rPr>
          <w:rFonts w:ascii="Arial" w:hAnsi="Arial" w:cs="Arial"/>
          <w:b/>
        </w:rPr>
        <w:t xml:space="preserve"> </w:t>
      </w:r>
      <w:r w:rsidR="00933949">
        <w:rPr>
          <w:rFonts w:ascii="Arial" w:hAnsi="Arial" w:cs="Arial"/>
          <w:b/>
        </w:rPr>
        <w:t>May</w:t>
      </w:r>
      <w:r w:rsidR="00702A51" w:rsidRPr="00702A51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255436" w:rsidRPr="00255436">
        <w:rPr>
          <w:rFonts w:ascii="Arial" w:hAnsi="Arial" w:cs="Arial"/>
          <w:b/>
        </w:rPr>
        <w:tab/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3F43F3EF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1869B985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 xml:space="preserve"> with UE power optimized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50946376" w:rsidR="003F7FE9" w:rsidRPr="000D6532" w:rsidRDefault="003426FC" w:rsidP="003F7FE9">
      <w:pPr>
        <w:pStyle w:val="Heading2"/>
      </w:pPr>
      <w:bookmarkStart w:id="0" w:name="_Toc48052896"/>
      <w:r>
        <w:t>x</w:t>
      </w:r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0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5462E7DF" w:rsidR="003F7FE9" w:rsidRDefault="003426FC" w:rsidP="003F7FE9">
      <w:pPr>
        <w:pStyle w:val="Heading3"/>
      </w:pPr>
      <w:bookmarkStart w:id="1" w:name="_Toc27760562"/>
      <w:bookmarkStart w:id="2" w:name="_Toc48052897"/>
      <w:r>
        <w:t>x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1"/>
      <w:bookmarkEnd w:id="2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2FE2B44F" w:rsidR="003D2529" w:rsidRDefault="001A488E" w:rsidP="003F7FE9">
      <w:r>
        <w:t>In order to sa</w:t>
      </w:r>
      <w:r w:rsidR="00535733">
        <w:t>v</w:t>
      </w:r>
      <w:r>
        <w:t>e further energy</w:t>
      </w:r>
      <w:r w:rsidR="003426FC">
        <w:t>,</w:t>
      </w:r>
      <w:r>
        <w:t xml:space="preserve"> the cameras/devices</w:t>
      </w:r>
      <w:r w:rsidR="00165584">
        <w:t xml:space="preserve"> will </w:t>
      </w:r>
      <w:r w:rsidR="00535733">
        <w:t>connect to</w:t>
      </w:r>
      <w:r w:rsidR="00165584">
        <w:t xml:space="preserve"> GEO satellites such that reselections 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77DF1485" w:rsidR="003F7FE9" w:rsidRDefault="003426FC" w:rsidP="003F7FE9">
      <w:pPr>
        <w:pStyle w:val="Heading3"/>
      </w:pPr>
      <w:bookmarkStart w:id="3" w:name="_Toc27760563"/>
      <w:bookmarkStart w:id="4" w:name="_Toc48052898"/>
      <w:r>
        <w:t>x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3"/>
      <w:bookmarkEnd w:id="4"/>
    </w:p>
    <w:p w14:paraId="0F5C830A" w14:textId="6F3A88D0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</w:p>
    <w:p w14:paraId="6B1BC4C9" w14:textId="1486F361" w:rsidR="003F7FE9" w:rsidRDefault="003426FC" w:rsidP="003F7FE9">
      <w:pPr>
        <w:pStyle w:val="Heading3"/>
      </w:pPr>
      <w:bookmarkStart w:id="5" w:name="_Toc27760564"/>
      <w:bookmarkStart w:id="6" w:name="_Toc48052899"/>
      <w:r>
        <w:t>x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5"/>
      <w:bookmarkEnd w:id="6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switches 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 xml:space="preserve">Figure </w:t>
      </w:r>
      <w:r>
        <w:t>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0AC3FB7E" w:rsidR="003F7FE9" w:rsidRDefault="003426FC" w:rsidP="003F7FE9">
      <w:pPr>
        <w:pStyle w:val="Heading3"/>
      </w:pPr>
      <w:bookmarkStart w:id="7" w:name="_Toc27760565"/>
      <w:bookmarkStart w:id="8" w:name="_Toc48052900"/>
      <w:r>
        <w:t>x</w:t>
      </w:r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7"/>
      <w:bookmarkEnd w:id="8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104F6C3E" w:rsidR="003F7FE9" w:rsidRDefault="003426FC" w:rsidP="003F7FE9">
      <w:pPr>
        <w:pStyle w:val="Heading3"/>
      </w:pPr>
      <w:bookmarkStart w:id="9" w:name="_Toc27760566"/>
      <w:bookmarkStart w:id="10" w:name="_Toc48052901"/>
      <w:r>
        <w:t>x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9"/>
      <w:bookmarkEnd w:id="10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 xml:space="preserve">3GPP TS 22.261 [x], clause </w:t>
      </w:r>
      <w:r>
        <w:t>9.1</w:t>
      </w:r>
      <w:r>
        <w:t xml:space="preserve"> on </w:t>
      </w:r>
      <w:r>
        <w:t>charging</w:t>
      </w:r>
      <w:r>
        <w:t xml:space="preserve">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3B967B02" w:rsidR="003F7FE9" w:rsidRDefault="003426FC" w:rsidP="003F7FE9">
      <w:pPr>
        <w:pStyle w:val="Heading3"/>
      </w:pPr>
      <w:bookmarkStart w:id="11" w:name="_Toc27760567"/>
      <w:bookmarkStart w:id="12" w:name="_Toc48052902"/>
      <w:r>
        <w:t>x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11"/>
      <w:bookmarkEnd w:id="12"/>
    </w:p>
    <w:p w14:paraId="4038A3E9" w14:textId="43570F13" w:rsidR="0029799A" w:rsidRDefault="00F6637A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-001</w:t>
      </w:r>
      <w:r>
        <w:t>]</w:t>
      </w:r>
      <w:r>
        <w:tab/>
        <w:t xml:space="preserve">The 5G system with satellite access shall be able to support a UE </w:t>
      </w:r>
      <w:r w:rsidR="006C3A85">
        <w:t xml:space="preserve">connection request </w:t>
      </w:r>
      <w:r>
        <w:t xml:space="preserve">through </w:t>
      </w:r>
      <w:r w:rsidR="00A94896">
        <w:t>a GEO satellite</w:t>
      </w:r>
      <w:r w:rsidR="00F54DDB">
        <w:t xml:space="preserve">, while the UE reacts to </w:t>
      </w:r>
      <w:r w:rsidR="00A94896">
        <w:t>connect</w:t>
      </w:r>
      <w:r w:rsidR="00F54DDB">
        <w:t xml:space="preserve"> in a </w:t>
      </w:r>
      <w:r w:rsidR="00A94896">
        <w:t>LEO satellite</w:t>
      </w:r>
      <w:r w:rsidR="00F54DDB">
        <w:t>.</w:t>
      </w:r>
    </w:p>
    <w:p w14:paraId="5FAAA9F6" w14:textId="033EFEDE" w:rsidR="006F2705" w:rsidRDefault="006F2705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</w:t>
      </w:r>
      <w:r w:rsidR="002C1467">
        <w:t>2</w:t>
      </w:r>
      <w:r>
        <w:t>]</w:t>
      </w:r>
      <w:r>
        <w:tab/>
        <w:t xml:space="preserve">The 5G system with satellite access shall provide the </w:t>
      </w:r>
      <w:r w:rsidR="00B72648">
        <w:t>LEO satellite information</w:t>
      </w:r>
      <w:r>
        <w:t xml:space="preserve"> in which the UE can react on </w:t>
      </w:r>
      <w:r w:rsidR="00B72648">
        <w:t xml:space="preserve">the connection request </w:t>
      </w:r>
      <w:r w:rsidR="00BF690E">
        <w:t xml:space="preserve">or in general for </w:t>
      </w:r>
      <w:r w:rsidR="00521DC4">
        <w:t>transmitting data</w:t>
      </w:r>
      <w:r w:rsidR="00E87E00">
        <w:t>.</w:t>
      </w:r>
    </w:p>
    <w:p w14:paraId="186B6E2D" w14:textId="32837F0A" w:rsidR="00C916C6" w:rsidRDefault="003C4B7D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</w:t>
      </w:r>
      <w:r w:rsidR="002C1467">
        <w:t>3</w:t>
      </w:r>
      <w:r>
        <w:t>]</w:t>
      </w:r>
      <w:r>
        <w:tab/>
        <w:t xml:space="preserve">The 5G system with satellite access shall be able to </w:t>
      </w:r>
      <w:r w:rsidR="00711941">
        <w:t>redirect</w:t>
      </w:r>
      <w:r w:rsidR="00CB135C">
        <w:t xml:space="preserve"> </w:t>
      </w:r>
      <w:r w:rsidR="00C916C6">
        <w:t xml:space="preserve">the data for a UE </w:t>
      </w:r>
      <w:r w:rsidR="00711941">
        <w:t>from</w:t>
      </w:r>
      <w:r w:rsidR="00C916C6">
        <w:t xml:space="preserve"> </w:t>
      </w:r>
      <w:r w:rsidR="00A62BFD">
        <w:t>a GEO satellite</w:t>
      </w:r>
      <w:r w:rsidR="00711941">
        <w:t xml:space="preserve"> to a LEO satellite</w:t>
      </w:r>
      <w:r w:rsidR="00C916C6">
        <w:t>.</w:t>
      </w:r>
    </w:p>
    <w:p w14:paraId="0E65BD37" w14:textId="78DE650D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r>
        <w:t>4]</w:t>
      </w:r>
      <w:r>
        <w:tab/>
        <w:t>The 5G system with satellite access shall be able to</w:t>
      </w:r>
      <w:r w:rsidR="00465EC1">
        <w:t xml:space="preserve"> </w:t>
      </w:r>
      <w:r w:rsidR="00711941">
        <w:t>support a UE to re</w:t>
      </w:r>
      <w:r w:rsidR="00465EC1">
        <w:t>connect to a GEO satellite after the data transmission via a LEO satellite.</w:t>
      </w:r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0D3"/>
    <w:rsid w:val="000F296C"/>
    <w:rsid w:val="000F5964"/>
    <w:rsid w:val="000F5B38"/>
    <w:rsid w:val="0010172A"/>
    <w:rsid w:val="00104151"/>
    <w:rsid w:val="00105052"/>
    <w:rsid w:val="00112487"/>
    <w:rsid w:val="001124BF"/>
    <w:rsid w:val="00112547"/>
    <w:rsid w:val="00112828"/>
    <w:rsid w:val="00114524"/>
    <w:rsid w:val="00116B42"/>
    <w:rsid w:val="00125869"/>
    <w:rsid w:val="00133E66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5A02"/>
    <w:rsid w:val="001C04FF"/>
    <w:rsid w:val="001C463F"/>
    <w:rsid w:val="001C4BAF"/>
    <w:rsid w:val="001C6726"/>
    <w:rsid w:val="001D51FF"/>
    <w:rsid w:val="001D634E"/>
    <w:rsid w:val="001D6833"/>
    <w:rsid w:val="001E5E1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61FE3"/>
    <w:rsid w:val="003705CD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A45A5"/>
    <w:rsid w:val="003A6BE6"/>
    <w:rsid w:val="003B1D64"/>
    <w:rsid w:val="003B48D0"/>
    <w:rsid w:val="003B609D"/>
    <w:rsid w:val="003B612F"/>
    <w:rsid w:val="003C14C7"/>
    <w:rsid w:val="003C4B7D"/>
    <w:rsid w:val="003C7410"/>
    <w:rsid w:val="003D1837"/>
    <w:rsid w:val="003D2529"/>
    <w:rsid w:val="003D3A1A"/>
    <w:rsid w:val="003D5BA4"/>
    <w:rsid w:val="003D73FB"/>
    <w:rsid w:val="003D7981"/>
    <w:rsid w:val="003D7F2F"/>
    <w:rsid w:val="003E468C"/>
    <w:rsid w:val="003E78F7"/>
    <w:rsid w:val="003F1BFE"/>
    <w:rsid w:val="003F3ACD"/>
    <w:rsid w:val="003F7FE9"/>
    <w:rsid w:val="004133D4"/>
    <w:rsid w:val="004172A3"/>
    <w:rsid w:val="0041754D"/>
    <w:rsid w:val="00417A12"/>
    <w:rsid w:val="00423170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70A49"/>
    <w:rsid w:val="00483CE8"/>
    <w:rsid w:val="00484287"/>
    <w:rsid w:val="00484761"/>
    <w:rsid w:val="004931B8"/>
    <w:rsid w:val="004935C2"/>
    <w:rsid w:val="004962D7"/>
    <w:rsid w:val="00496F7D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0E3E"/>
    <w:rsid w:val="005D48DD"/>
    <w:rsid w:val="005D5E5A"/>
    <w:rsid w:val="005E0894"/>
    <w:rsid w:val="005E2110"/>
    <w:rsid w:val="005E2673"/>
    <w:rsid w:val="005F29C0"/>
    <w:rsid w:val="006009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E6E"/>
    <w:rsid w:val="00662BA3"/>
    <w:rsid w:val="00664430"/>
    <w:rsid w:val="006650BB"/>
    <w:rsid w:val="00666C7E"/>
    <w:rsid w:val="00670860"/>
    <w:rsid w:val="0067656C"/>
    <w:rsid w:val="0068234F"/>
    <w:rsid w:val="00682F94"/>
    <w:rsid w:val="006874AA"/>
    <w:rsid w:val="00690D88"/>
    <w:rsid w:val="00693902"/>
    <w:rsid w:val="00696034"/>
    <w:rsid w:val="00697729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4782"/>
    <w:rsid w:val="007B56A9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D9F"/>
    <w:rsid w:val="00A27EFC"/>
    <w:rsid w:val="00A31FBC"/>
    <w:rsid w:val="00A3254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F5B15"/>
    <w:rsid w:val="00B004F3"/>
    <w:rsid w:val="00B03D32"/>
    <w:rsid w:val="00B03FF1"/>
    <w:rsid w:val="00B04972"/>
    <w:rsid w:val="00B04FAD"/>
    <w:rsid w:val="00B061D9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46A4"/>
    <w:rsid w:val="00C57AD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22F57"/>
    <w:rsid w:val="00F253A6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RBI5PAMIO524-1616901215-21726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https://nokia.sharepoint.com/sites/gxp/_layouts/15/DocIdRedir.aspx?ID=RBI5PAMIO524-1616901215-21726</Url>
      <Description>RBI5PAMIO524-1616901215-21726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A1F69-5B23-45F2-8D17-DC57E7D87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617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 (Nokia)</cp:lastModifiedBy>
  <cp:revision>23</cp:revision>
  <dcterms:created xsi:type="dcterms:W3CDTF">2024-05-07T09:10:00Z</dcterms:created>
  <dcterms:modified xsi:type="dcterms:W3CDTF">2024-05-17T16:33:00Z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46e637a4-15ea-4729-a37b-d8f11d280211</vt:lpwstr>
  </property>
  <property fmtid="{D5CDD505-2E9C-101B-9397-08002B2CF9AE}" pid="4" name="MediaServiceImageTags">
    <vt:lpwstr/>
  </property>
</Properties>
</file>